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CD3999" w14:textId="77777777" w:rsidR="009A5AAD" w:rsidRDefault="009A5AAD" w:rsidP="009A5AA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</w:rPr>
        <w:t>William JOHNSON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 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  (</w:t>
      </w:r>
      <w:proofErr w:type="gram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fl.1483)</w:t>
      </w:r>
    </w:p>
    <w:p w14:paraId="5B27524F" w14:textId="77777777" w:rsidR="009A5AAD" w:rsidRDefault="009A5AAD" w:rsidP="009A5AA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of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Upsall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North Riding of Yorkshire. Yeoman.</w:t>
      </w:r>
    </w:p>
    <w:p w14:paraId="0E8D9597" w14:textId="77777777" w:rsidR="009A5AAD" w:rsidRDefault="009A5AAD" w:rsidP="009A5AA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8B0831E" w14:textId="77777777" w:rsidR="009A5AAD" w:rsidRDefault="009A5AAD" w:rsidP="009A5AA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56A2F7C1" w14:textId="77777777" w:rsidR="009A5AAD" w:rsidRDefault="009A5AAD" w:rsidP="009A5AA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>1483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Christopher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Lofthous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clerk(q.v.), brought a plaint of debt against him and</w:t>
      </w:r>
    </w:p>
    <w:p w14:paraId="4507897F" w14:textId="77777777" w:rsidR="009A5AAD" w:rsidRDefault="009A5AAD" w:rsidP="009A5AA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William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Dekon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 of York(q.v.), as the executors of Robert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Roos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 xml:space="preserve">(q.v.), </w:t>
      </w:r>
      <w:proofErr w:type="gram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and also</w:t>
      </w:r>
      <w:proofErr w:type="gramEnd"/>
    </w:p>
    <w:p w14:paraId="4D329392" w14:textId="77777777" w:rsidR="009A5AAD" w:rsidRDefault="009A5AAD" w:rsidP="009A5AA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ab/>
        <w:t xml:space="preserve">Robert </w:t>
      </w:r>
      <w:proofErr w:type="spellStart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Hallowes</w:t>
      </w:r>
      <w:proofErr w:type="spellEnd"/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, Prior of Holy Trinity, York.</w:t>
      </w:r>
    </w:p>
    <w:p w14:paraId="285417FD" w14:textId="77777777" w:rsidR="009A5AAD" w:rsidRDefault="009A5AAD" w:rsidP="009A5AAD">
      <w:pPr>
        <w:pStyle w:val="NoSpacing"/>
        <w:ind w:left="1440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( </w:t>
      </w:r>
      <w:hyperlink r:id="rId6" w:history="1">
        <w:r w:rsidRPr="0022786A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>
        <w:rPr>
          <w:rStyle w:val="Hyperlink"/>
          <w:rFonts w:ascii="Times New Roman" w:eastAsia="Calibri" w:hAnsi="Times New Roman" w:cs="Times New Roman"/>
          <w:sz w:val="24"/>
          <w:szCs w:val="24"/>
          <w:u w:val="none"/>
        </w:rPr>
        <w:t xml:space="preserve">  </w:t>
      </w: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)</w:t>
      </w:r>
    </w:p>
    <w:p w14:paraId="3D29177B" w14:textId="77777777" w:rsidR="009A5AAD" w:rsidRDefault="009A5AAD" w:rsidP="009A5AA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6C76A9F7" w14:textId="77777777" w:rsidR="009A5AAD" w:rsidRDefault="009A5AAD" w:rsidP="009A5AA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</w:p>
    <w:p w14:paraId="1F63523B" w14:textId="77777777" w:rsidR="009A5AAD" w:rsidRDefault="009A5AAD" w:rsidP="009A5AAD">
      <w:pPr>
        <w:pStyle w:val="NoSpacing"/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</w:pPr>
      <w:r>
        <w:rPr>
          <w:rStyle w:val="Hyperlink"/>
          <w:rFonts w:ascii="Times New Roman" w:eastAsia="Calibri" w:hAnsi="Times New Roman" w:cs="Times New Roman"/>
          <w:color w:val="auto"/>
          <w:sz w:val="24"/>
          <w:szCs w:val="24"/>
          <w:u w:val="none"/>
        </w:rPr>
        <w:t>11 September 2021</w:t>
      </w:r>
    </w:p>
    <w:p w14:paraId="6B9FCA6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754CC" w14:textId="77777777" w:rsidR="009A5AAD" w:rsidRDefault="009A5AAD" w:rsidP="009139A6">
      <w:r>
        <w:separator/>
      </w:r>
    </w:p>
  </w:endnote>
  <w:endnote w:type="continuationSeparator" w:id="0">
    <w:p w14:paraId="171895AD" w14:textId="77777777" w:rsidR="009A5AAD" w:rsidRDefault="009A5AA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CB9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433D9C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D8411B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25FDC8" w14:textId="77777777" w:rsidR="009A5AAD" w:rsidRDefault="009A5AAD" w:rsidP="009139A6">
      <w:r>
        <w:separator/>
      </w:r>
    </w:p>
  </w:footnote>
  <w:footnote w:type="continuationSeparator" w:id="0">
    <w:p w14:paraId="10006BA9" w14:textId="77777777" w:rsidR="009A5AAD" w:rsidRDefault="009A5AA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C78C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40F5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F395B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5AAD"/>
    <w:rsid w:val="000666E0"/>
    <w:rsid w:val="002510B7"/>
    <w:rsid w:val="005C130B"/>
    <w:rsid w:val="00826F5C"/>
    <w:rsid w:val="009139A6"/>
    <w:rsid w:val="009448BB"/>
    <w:rsid w:val="009A5AAD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6A581"/>
  <w15:chartTrackingRefBased/>
  <w15:docId w15:val="{79D1B38A-7D10-4888-9003-D9E6367AD7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9A5AAD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67</Words>
  <Characters>383</Characters>
  <Application>Microsoft Office Word</Application>
  <DocSecurity>0</DocSecurity>
  <Lines>3</Lines>
  <Paragraphs>1</Paragraphs>
  <ScaleCrop>false</ScaleCrop>
  <Company/>
  <LinksUpToDate>false</LinksUpToDate>
  <CharactersWithSpaces>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2021-10-24T19:51:00Z</dcterms:created>
  <dcterms:modified xsi:type="dcterms:W3CDTF">2021-10-24T19:53:00Z</dcterms:modified>
</cp:coreProperties>
</file>